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4895" w14:textId="77777777" w:rsidR="001952D1" w:rsidRDefault="001952D1" w:rsidP="001952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07ED596B" w14:textId="655F45FD" w:rsidR="001952D1" w:rsidRDefault="001952D1" w:rsidP="001952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Prior of </w:t>
      </w:r>
      <w:proofErr w:type="spellStart"/>
      <w:proofErr w:type="gramStart"/>
      <w:r>
        <w:rPr>
          <w:rFonts w:cs="Times New Roman"/>
          <w:szCs w:val="24"/>
        </w:rPr>
        <w:t>S</w:t>
      </w:r>
      <w:r w:rsidR="00244CD3">
        <w:rPr>
          <w:rFonts w:cs="Times New Roman"/>
          <w:szCs w:val="24"/>
        </w:rPr>
        <w:t>t</w:t>
      </w:r>
      <w:r>
        <w:rPr>
          <w:rFonts w:cs="Times New Roman"/>
          <w:szCs w:val="24"/>
        </w:rPr>
        <w:t>.Mary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Alvington</w:t>
      </w:r>
      <w:proofErr w:type="spellEnd"/>
      <w:r>
        <w:rPr>
          <w:rFonts w:cs="Times New Roman"/>
          <w:szCs w:val="24"/>
        </w:rPr>
        <w:t>.</w:t>
      </w:r>
    </w:p>
    <w:p w14:paraId="378C16D1" w14:textId="77777777" w:rsidR="001952D1" w:rsidRDefault="001952D1" w:rsidP="001952D1">
      <w:pPr>
        <w:pStyle w:val="NoSpacing"/>
        <w:rPr>
          <w:rFonts w:cs="Times New Roman"/>
          <w:szCs w:val="24"/>
        </w:rPr>
      </w:pPr>
    </w:p>
    <w:p w14:paraId="14542B91" w14:textId="77777777" w:rsidR="001952D1" w:rsidRDefault="001952D1" w:rsidP="001952D1">
      <w:pPr>
        <w:pStyle w:val="NoSpacing"/>
        <w:rPr>
          <w:rFonts w:cs="Times New Roman"/>
          <w:szCs w:val="24"/>
        </w:rPr>
      </w:pPr>
    </w:p>
    <w:p w14:paraId="7C1812C5" w14:textId="77777777" w:rsidR="001952D1" w:rsidRDefault="001952D1" w:rsidP="001952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Feb.1469</w:t>
      </w:r>
      <w:r>
        <w:rPr>
          <w:rFonts w:cs="Times New Roman"/>
          <w:szCs w:val="24"/>
        </w:rPr>
        <w:tab/>
        <w:t>He was granted a general pardon.</w:t>
      </w:r>
    </w:p>
    <w:p w14:paraId="4294F924" w14:textId="77777777" w:rsidR="001952D1" w:rsidRDefault="001952D1" w:rsidP="001952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6826B15E" w14:textId="77777777" w:rsidR="001952D1" w:rsidRDefault="001952D1" w:rsidP="001952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the List and Index Society, 2020, p.58)</w:t>
      </w:r>
    </w:p>
    <w:p w14:paraId="2F6F5471" w14:textId="77777777" w:rsidR="001952D1" w:rsidRDefault="001952D1" w:rsidP="001952D1">
      <w:pPr>
        <w:pStyle w:val="NoSpacing"/>
        <w:rPr>
          <w:rFonts w:cs="Times New Roman"/>
          <w:szCs w:val="24"/>
        </w:rPr>
      </w:pPr>
    </w:p>
    <w:p w14:paraId="5D073F1A" w14:textId="77777777" w:rsidR="001952D1" w:rsidRDefault="001952D1" w:rsidP="001952D1">
      <w:pPr>
        <w:pStyle w:val="NoSpacing"/>
        <w:rPr>
          <w:rFonts w:cs="Times New Roman"/>
          <w:szCs w:val="24"/>
        </w:rPr>
      </w:pPr>
    </w:p>
    <w:p w14:paraId="7A0CB04B" w14:textId="77777777" w:rsidR="001952D1" w:rsidRDefault="001952D1" w:rsidP="001952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September 2022</w:t>
      </w:r>
    </w:p>
    <w:p w14:paraId="17D498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0A69" w14:textId="77777777" w:rsidR="001952D1" w:rsidRDefault="001952D1" w:rsidP="009139A6">
      <w:r>
        <w:separator/>
      </w:r>
    </w:p>
  </w:endnote>
  <w:endnote w:type="continuationSeparator" w:id="0">
    <w:p w14:paraId="36B71E13" w14:textId="77777777" w:rsidR="001952D1" w:rsidRDefault="001952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FE5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74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6A2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75035" w14:textId="77777777" w:rsidR="001952D1" w:rsidRDefault="001952D1" w:rsidP="009139A6">
      <w:r>
        <w:separator/>
      </w:r>
    </w:p>
  </w:footnote>
  <w:footnote w:type="continuationSeparator" w:id="0">
    <w:p w14:paraId="2B2BA04E" w14:textId="77777777" w:rsidR="001952D1" w:rsidRDefault="001952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B99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83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25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2D1"/>
    <w:rsid w:val="000666E0"/>
    <w:rsid w:val="001952D1"/>
    <w:rsid w:val="00244CD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69FF0"/>
  <w15:chartTrackingRefBased/>
  <w15:docId w15:val="{46555A90-4E44-4B5E-B458-0B701137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2D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2023-02-17T22:26:00Z</dcterms:created>
  <dcterms:modified xsi:type="dcterms:W3CDTF">2023-02-17T22:26:00Z</dcterms:modified>
</cp:coreProperties>
</file>